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F070F1">
        <w:rPr>
          <w:b/>
          <w:noProof/>
          <w:sz w:val="24"/>
        </w:rPr>
        <w:t>107</w:t>
      </w:r>
      <w:r>
        <w:rPr>
          <w:b/>
          <w:i/>
          <w:noProof/>
          <w:sz w:val="28"/>
        </w:rPr>
        <w:tab/>
      </w:r>
      <w:r w:rsidR="00F070F1">
        <w:rPr>
          <w:b/>
          <w:i/>
          <w:noProof/>
          <w:sz w:val="28"/>
        </w:rPr>
        <w:t>R2-19</w:t>
      </w:r>
      <w:r w:rsidR="002124EB">
        <w:rPr>
          <w:b/>
          <w:i/>
          <w:noProof/>
          <w:sz w:val="28"/>
        </w:rPr>
        <w:t>10155</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85121">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85121">
        <w:rPr>
          <w:b/>
          <w:noProof/>
          <w:sz w:val="24"/>
        </w:rPr>
        <w:t>Czech Republic</w:t>
      </w:r>
      <w:r>
        <w:rPr>
          <w:b/>
          <w:noProof/>
          <w:sz w:val="24"/>
        </w:rPr>
        <w:fldChar w:fldCharType="end"/>
      </w:r>
      <w:r w:rsidR="001E41F3">
        <w:rPr>
          <w:b/>
          <w:noProof/>
          <w:sz w:val="24"/>
        </w:rPr>
        <w:t xml:space="preserve">, </w:t>
      </w:r>
      <w:r w:rsidR="00B02FF9">
        <w:rPr>
          <w:b/>
          <w:noProof/>
          <w:sz w:val="24"/>
        </w:rPr>
        <w:t>26</w:t>
      </w:r>
      <w:r w:rsidR="00547111">
        <w:rPr>
          <w:b/>
          <w:noProof/>
          <w:sz w:val="24"/>
        </w:rPr>
        <w:t xml:space="preserve">- </w:t>
      </w:r>
      <w:r w:rsidR="00B02FF9">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2694" w:rsidP="00FD26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w:t>
            </w:r>
            <w:r>
              <w:rPr>
                <w:b/>
                <w:noProof/>
                <w:sz w:val="28"/>
              </w:rPr>
              <w:fldChar w:fldCharType="end"/>
            </w:r>
            <w:r>
              <w:rPr>
                <w:b/>
                <w:noProof/>
                <w:sz w:val="28"/>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24EB" w:rsidP="00547111">
            <w:pPr>
              <w:pStyle w:val="CRCoverPage"/>
              <w:spacing w:after="0"/>
              <w:rPr>
                <w:noProof/>
              </w:rPr>
            </w:pPr>
            <w:r>
              <w:rPr>
                <w:b/>
                <w:noProof/>
                <w:sz w:val="28"/>
              </w:rPr>
              <w:t>0770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FD26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70F1">
              <w:rPr>
                <w:b/>
                <w:noProof/>
                <w:sz w:val="28"/>
              </w:rPr>
              <w:t>15.</w:t>
            </w:r>
            <w:r w:rsidR="00FD2694">
              <w:rPr>
                <w:b/>
                <w:noProof/>
                <w:sz w:val="28"/>
              </w:rPr>
              <w:t>4</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3527" w:rsidP="001E41F3">
            <w:pPr>
              <w:pStyle w:val="CRCoverPage"/>
              <w:spacing w:after="0"/>
              <w:jc w:val="center"/>
              <w:rPr>
                <w:b/>
                <w:bCs/>
                <w:caps/>
                <w:noProof/>
                <w:lang w:eastAsia="zh-CN"/>
              </w:rPr>
            </w:pPr>
            <w:r w:rsidRPr="002124EB">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2B160F" w:rsidP="002124EB">
            <w:pPr>
              <w:pStyle w:val="CRCoverPage"/>
              <w:spacing w:after="0"/>
              <w:ind w:left="53"/>
              <w:rPr>
                <w:bCs/>
                <w:i/>
                <w:iCs/>
                <w:kern w:val="2"/>
              </w:rPr>
            </w:pPr>
            <w:r>
              <w:rPr>
                <w:noProof/>
              </w:rPr>
              <w:t>Introduction of UE specific DRX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F070F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rsidR="00F070F1" w:rsidRPr="00F40481">
              <w:t>NB_IOTenh2-Core</w:t>
            </w:r>
            <w:r w:rsidR="00B24A5E">
              <w:t xml:space="preserve"> </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0F1" w:rsidP="00B24A5E">
            <w:pPr>
              <w:pStyle w:val="CRCoverPage"/>
              <w:spacing w:after="0"/>
              <w:ind w:left="100"/>
              <w:rPr>
                <w:noProof/>
              </w:rPr>
            </w:pPr>
            <w:r>
              <w:rPr>
                <w:noProof/>
              </w:rPr>
              <w:t>2019-08-</w:t>
            </w:r>
            <w:r w:rsidR="00B24A5E">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160F" w:rsidP="001C67AD">
            <w:pPr>
              <w:pStyle w:val="CRCoverPage"/>
              <w:spacing w:after="0"/>
              <w:ind w:left="53" w:right="-609"/>
              <w:rPr>
                <w:b/>
                <w:noProof/>
              </w:rPr>
            </w:pPr>
            <w:r w:rsidRPr="002124EB">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160F" w:rsidRDefault="002B160F" w:rsidP="001C67AD">
            <w:pPr>
              <w:pStyle w:val="CRCoverPage"/>
              <w:spacing w:after="0"/>
              <w:ind w:left="102"/>
              <w:rPr>
                <w:noProof/>
                <w:lang w:eastAsia="zh-CN"/>
              </w:rPr>
            </w:pPr>
            <w:r>
              <w:rPr>
                <w:rFonts w:hint="eastAsia"/>
                <w:noProof/>
                <w:lang w:eastAsia="zh-CN"/>
              </w:rPr>
              <w:t>R</w:t>
            </w:r>
            <w:r>
              <w:rPr>
                <w:noProof/>
                <w:lang w:eastAsia="zh-CN"/>
              </w:rPr>
              <w:t>AN2 has agreed to introduce UE specific DRX for NB-IoT in Rel-15.</w:t>
            </w:r>
          </w:p>
          <w:p w:rsidR="00AD3933" w:rsidRDefault="00AD3933" w:rsidP="001C67AD">
            <w:pPr>
              <w:pStyle w:val="CRCoverPage"/>
              <w:spacing w:after="0"/>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C67AD">
            <w:pPr>
              <w:pStyle w:val="CRCoverPage"/>
              <w:spacing w:after="0"/>
              <w:ind w:left="102"/>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2AF3" w:rsidP="001C67AD">
            <w:pPr>
              <w:pStyle w:val="CRCoverPage"/>
              <w:spacing w:after="0"/>
              <w:ind w:left="102"/>
              <w:rPr>
                <w:noProof/>
              </w:rPr>
            </w:pPr>
            <w:r>
              <w:rPr>
                <w:noProof/>
              </w:rPr>
              <w:t xml:space="preserve">Remove the </w:t>
            </w:r>
            <w:r w:rsidR="00FD2694">
              <w:rPr>
                <w:noProof/>
              </w:rPr>
              <w:t>restriction that UE specific DRX is not used for NB-IoT</w:t>
            </w:r>
            <w:r>
              <w:rPr>
                <w:noProof/>
              </w:rPr>
              <w:t>.</w:t>
            </w:r>
          </w:p>
          <w:p w:rsidR="004E0881" w:rsidRDefault="004E0881" w:rsidP="001C67AD">
            <w:pPr>
              <w:pStyle w:val="CRCoverPage"/>
              <w:spacing w:after="0"/>
              <w:ind w:left="102"/>
              <w:rPr>
                <w:noProof/>
              </w:rPr>
            </w:pPr>
          </w:p>
          <w:p w:rsidR="004E0881" w:rsidRPr="004E0881" w:rsidRDefault="004E0881" w:rsidP="001C67AD">
            <w:pPr>
              <w:pStyle w:val="CRCoverPage"/>
              <w:spacing w:after="0"/>
              <w:ind w:left="102"/>
              <w:rPr>
                <w:b/>
                <w:noProof/>
                <w:u w:val="single"/>
              </w:rPr>
            </w:pPr>
            <w:r w:rsidRPr="004E0881">
              <w:rPr>
                <w:b/>
                <w:noProof/>
                <w:u w:val="single"/>
              </w:rPr>
              <w:t>Impact analysis</w:t>
            </w:r>
          </w:p>
          <w:p w:rsidR="004E0881" w:rsidRDefault="004E0881" w:rsidP="001C67AD">
            <w:pPr>
              <w:pStyle w:val="CRCoverPage"/>
              <w:spacing w:after="0"/>
              <w:ind w:left="102"/>
              <w:rPr>
                <w:noProof/>
              </w:rPr>
            </w:pPr>
          </w:p>
          <w:p w:rsidR="004E0881" w:rsidRPr="004E0881" w:rsidRDefault="004E0881" w:rsidP="001C67AD">
            <w:pPr>
              <w:pStyle w:val="CRCoverPage"/>
              <w:spacing w:after="0"/>
              <w:ind w:left="102"/>
              <w:rPr>
                <w:noProof/>
                <w:u w:val="single"/>
              </w:rPr>
            </w:pPr>
            <w:r w:rsidRPr="004E0881">
              <w:rPr>
                <w:noProof/>
                <w:u w:val="single"/>
              </w:rPr>
              <w:t>Impacted functionality:</w:t>
            </w:r>
          </w:p>
          <w:p w:rsidR="004E0881" w:rsidRDefault="002B160F" w:rsidP="001C67AD">
            <w:pPr>
              <w:pStyle w:val="CRCoverPage"/>
              <w:spacing w:after="0"/>
              <w:ind w:left="102"/>
              <w:rPr>
                <w:noProof/>
              </w:rPr>
            </w:pPr>
            <w:r>
              <w:rPr>
                <w:noProof/>
              </w:rPr>
              <w:t>Paging</w:t>
            </w:r>
          </w:p>
          <w:p w:rsidR="004E0881" w:rsidRDefault="004E0881" w:rsidP="001C67AD">
            <w:pPr>
              <w:pStyle w:val="CRCoverPage"/>
              <w:spacing w:after="0"/>
              <w:ind w:left="102"/>
              <w:rPr>
                <w:noProof/>
              </w:rPr>
            </w:pPr>
            <w:r>
              <w:rPr>
                <w:noProof/>
              </w:rPr>
              <w:t xml:space="preserve"> </w:t>
            </w:r>
          </w:p>
          <w:p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rsidR="00F13527" w:rsidRPr="008C2D71" w:rsidRDefault="00F13527" w:rsidP="00F13527">
            <w:pPr>
              <w:spacing w:after="0"/>
              <w:ind w:left="102"/>
              <w:rPr>
                <w:rFonts w:ascii="Arial" w:eastAsia="宋体" w:hAnsi="Arial" w:cs="Arial"/>
                <w:noProof/>
                <w:lang w:eastAsia="zh-CN"/>
              </w:rPr>
            </w:pPr>
            <w:r w:rsidRPr="008C2D71">
              <w:rPr>
                <w:rFonts w:ascii="Arial" w:eastAsia="宋体" w:hAnsi="Arial" w:cs="Arial"/>
                <w:noProof/>
              </w:rPr>
              <w:t>If the UE is implemented according to the CR and the NW is not, 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foreseen.</w:t>
            </w:r>
            <w:r w:rsidRPr="008C2D71">
              <w:rPr>
                <w:rFonts w:ascii="Arial" w:eastAsia="宋体" w:hAnsi="Arial" w:cs="Arial"/>
                <w:noProof/>
              </w:rPr>
              <w:t xml:space="preserve"> </w:t>
            </w:r>
          </w:p>
          <w:p w:rsidR="00F13527" w:rsidRPr="008C2D71" w:rsidRDefault="00F13527" w:rsidP="00F13527">
            <w:pPr>
              <w:spacing w:after="0"/>
              <w:ind w:left="102"/>
              <w:rPr>
                <w:rFonts w:ascii="Arial" w:eastAsia="宋体" w:hAnsi="Arial" w:cs="Arial"/>
                <w:noProof/>
                <w:lang w:eastAsia="zh-CN"/>
              </w:rPr>
            </w:pPr>
            <w:r w:rsidRPr="008C2D71">
              <w:rPr>
                <w:rFonts w:ascii="Arial" w:eastAsia="宋体" w:hAnsi="Arial" w:cs="Arial"/>
                <w:noProof/>
              </w:rPr>
              <w:t xml:space="preserve">If the </w:t>
            </w:r>
            <w:r>
              <w:rPr>
                <w:rFonts w:ascii="Arial" w:eastAsia="宋体" w:hAnsi="Arial" w:cs="Arial"/>
                <w:noProof/>
              </w:rPr>
              <w:t>NW</w:t>
            </w:r>
            <w:r w:rsidRPr="008C2D71">
              <w:rPr>
                <w:rFonts w:ascii="Arial" w:eastAsia="宋体" w:hAnsi="Arial" w:cs="Arial"/>
                <w:noProof/>
              </w:rPr>
              <w:t xml:space="preserve"> is implemented according to the CR and the </w:t>
            </w:r>
            <w:r>
              <w:rPr>
                <w:rFonts w:ascii="Arial" w:eastAsia="宋体" w:hAnsi="Arial" w:cs="Arial"/>
                <w:noProof/>
              </w:rPr>
              <w:t xml:space="preserve">UE is not,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foreseen.</w:t>
            </w:r>
            <w:r w:rsidRPr="008C2D71">
              <w:rPr>
                <w:rFonts w:ascii="Arial" w:eastAsia="宋体" w:hAnsi="Arial" w:cs="Arial"/>
                <w:noProof/>
              </w:rPr>
              <w:t xml:space="preserve"> </w:t>
            </w:r>
            <w:r w:rsidRPr="008C2D71">
              <w:rPr>
                <w:rFonts w:ascii="Arial" w:eastAsia="宋体" w:hAnsi="Arial" w:cs="Arial"/>
                <w:noProof/>
                <w:lang w:eastAsia="zh-CN"/>
              </w:rPr>
              <w:t xml:space="preserve"> </w:t>
            </w:r>
          </w:p>
          <w:p w:rsidR="004E0881" w:rsidRDefault="004E0881" w:rsidP="001C67AD">
            <w:pPr>
              <w:pStyle w:val="CRCoverPage"/>
              <w:spacing w:after="0"/>
              <w:ind w:left="102"/>
              <w:rPr>
                <w:noProof/>
              </w:rPr>
            </w:pPr>
          </w:p>
          <w:p w:rsidR="00FB4A85" w:rsidRDefault="00FB4A85" w:rsidP="001C67AD">
            <w:pPr>
              <w:pStyle w:val="CRCoverPage"/>
              <w:spacing w:after="0"/>
              <w:ind w:left="102"/>
              <w:rPr>
                <w:noProof/>
              </w:rPr>
            </w:pPr>
            <w:r w:rsidRPr="008352A3">
              <w:rPr>
                <w:rFonts w:eastAsia="MS Mincho"/>
                <w:noProof/>
                <w:lang w:eastAsia="ja-JP"/>
              </w:rPr>
              <w:t xml:space="preserve">Implementation of this CR </w:t>
            </w:r>
            <w:r>
              <w:rPr>
                <w:rFonts w:eastAsia="MS Mincho" w:hint="eastAsia"/>
                <w:noProof/>
                <w:lang w:eastAsia="ja-JP"/>
              </w:rPr>
              <w:t>from</w:t>
            </w:r>
            <w:r w:rsidRPr="008352A3">
              <w:rPr>
                <w:rFonts w:eastAsia="MS Mincho"/>
                <w:noProof/>
                <w:lang w:eastAsia="ja-JP"/>
              </w:rPr>
              <w:t xml:space="preserve"> </w:t>
            </w:r>
            <w:r>
              <w:rPr>
                <w:rFonts w:eastAsia="MS Mincho" w:hint="eastAsia"/>
                <w:noProof/>
                <w:lang w:eastAsia="ja-JP"/>
              </w:rPr>
              <w:t xml:space="preserve">Rel-13 </w:t>
            </w:r>
            <w:r w:rsidRPr="002160D1">
              <w:rPr>
                <w:rFonts w:eastAsia="MS Mincho"/>
                <w:noProof/>
                <w:lang w:eastAsia="ja-JP"/>
              </w:rPr>
              <w:t>will not cause interoperability issues</w:t>
            </w:r>
            <w:r w:rsidRPr="008352A3">
              <w:rPr>
                <w:rFonts w:eastAsia="MS Mincho"/>
                <w:noProof/>
                <w:lang w:eastAsia="ja-JP"/>
              </w:rPr>
              <w:t>.</w:t>
            </w:r>
          </w:p>
          <w:p w:rsidR="00FB4A85" w:rsidRPr="00FB4A85" w:rsidRDefault="00FB4A85" w:rsidP="001C67AD">
            <w:pPr>
              <w:pStyle w:val="CRCoverPage"/>
              <w:spacing w:after="0"/>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160F" w:rsidP="001C67AD">
            <w:pPr>
              <w:pStyle w:val="CRCoverPage"/>
              <w:spacing w:after="0"/>
              <w:ind w:left="100"/>
              <w:rPr>
                <w:noProof/>
              </w:rPr>
            </w:pPr>
            <w:r>
              <w:rPr>
                <w:noProof/>
              </w:rPr>
              <w:t>UE specific DRX is not supported in NB-IoT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694">
            <w:pPr>
              <w:pStyle w:val="CRCoverPage"/>
              <w:spacing w:after="0"/>
              <w:ind w:left="100"/>
              <w:rPr>
                <w:noProof/>
              </w:rPr>
            </w:pPr>
            <w:r>
              <w:rPr>
                <w:noProof/>
              </w:rPr>
              <w:t>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B160F">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124EB">
            <w:pPr>
              <w:pStyle w:val="CRCoverPage"/>
              <w:spacing w:after="0"/>
              <w:ind w:left="99"/>
              <w:rPr>
                <w:noProof/>
              </w:rPr>
            </w:pPr>
            <w:r>
              <w:rPr>
                <w:noProof/>
              </w:rPr>
              <w:t>TS</w:t>
            </w:r>
            <w:r w:rsidR="002B160F">
              <w:rPr>
                <w:noProof/>
              </w:rPr>
              <w:t>36.3</w:t>
            </w:r>
            <w:r w:rsidR="00FD2694">
              <w:rPr>
                <w:noProof/>
              </w:rPr>
              <w:t>00</w:t>
            </w:r>
            <w:r>
              <w:rPr>
                <w:noProof/>
              </w:rPr>
              <w:t xml:space="preserve"> </w:t>
            </w:r>
            <w:r w:rsidR="002B160F">
              <w:rPr>
                <w:noProof/>
              </w:rPr>
              <w:t>CR</w:t>
            </w:r>
            <w:r w:rsidR="002124EB">
              <w:rPr>
                <w:noProof/>
              </w:rPr>
              <w:t>1246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B160F" w:rsidP="00F070F1">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6269B" w:rsidP="002124EB">
            <w:pPr>
              <w:pStyle w:val="CRCoverPage"/>
              <w:spacing w:after="0"/>
              <w:ind w:left="99"/>
              <w:rPr>
                <w:noProof/>
              </w:rPr>
            </w:pPr>
            <w:r>
              <w:rPr>
                <w:noProof/>
              </w:rPr>
              <w:t>TS36.331 CR</w:t>
            </w:r>
            <w:r w:rsidR="002124EB">
              <w:rPr>
                <w:noProof/>
              </w:rPr>
              <w:t>4067</w:t>
            </w:r>
            <w:bookmarkStart w:id="2" w:name="_GoBack"/>
            <w:bookmarkEnd w:id="2"/>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72A44" w:rsidTr="00372A44">
        <w:tc>
          <w:tcPr>
            <w:tcW w:w="9629" w:type="dxa"/>
            <w:shd w:val="clear" w:color="auto" w:fill="FFFF00"/>
            <w:vAlign w:val="center"/>
          </w:tcPr>
          <w:p w:rsidR="00372A44" w:rsidRPr="00372A44" w:rsidRDefault="00372A44" w:rsidP="00372A44">
            <w:pPr>
              <w:spacing w:before="60" w:after="60"/>
              <w:jc w:val="center"/>
              <w:rPr>
                <w:b/>
                <w:noProof/>
                <w:lang w:eastAsia="zh-CN"/>
              </w:rPr>
            </w:pPr>
            <w:r w:rsidRPr="00372A44">
              <w:rPr>
                <w:rFonts w:hint="eastAsia"/>
                <w:b/>
                <w:noProof/>
                <w:lang w:eastAsia="zh-CN"/>
              </w:rPr>
              <w:lastRenderedPageBreak/>
              <w:t>S</w:t>
            </w:r>
            <w:r w:rsidRPr="00372A44">
              <w:rPr>
                <w:b/>
                <w:noProof/>
                <w:lang w:eastAsia="zh-CN"/>
              </w:rPr>
              <w:t>tart of change</w:t>
            </w:r>
          </w:p>
        </w:tc>
      </w:tr>
    </w:tbl>
    <w:p w:rsidR="00FD2694" w:rsidRPr="00FD7F9E" w:rsidRDefault="00FD2694" w:rsidP="00FD2694">
      <w:pPr>
        <w:pStyle w:val="2"/>
        <w:rPr>
          <w:lang w:eastAsia="ja-JP"/>
        </w:rPr>
      </w:pPr>
      <w:bookmarkStart w:id="3" w:name="_Toc12401251"/>
      <w:r w:rsidRPr="00FD7F9E">
        <w:t>7.1</w:t>
      </w:r>
      <w:r w:rsidRPr="00FD7F9E">
        <w:tab/>
        <w:t>Discontinuous Reception for paging</w:t>
      </w:r>
      <w:bookmarkEnd w:id="3"/>
    </w:p>
    <w:p w:rsidR="00FD2694" w:rsidRPr="00FD7F9E" w:rsidRDefault="00FD2694" w:rsidP="00FD2694">
      <w:pPr>
        <w:rPr>
          <w:rFonts w:ascii="Times" w:hAnsi="Times"/>
          <w:szCs w:val="24"/>
          <w:lang w:eastAsia="ja-JP"/>
        </w:rPr>
      </w:pPr>
      <w:bookmarkStart w:id="4" w:name="_967898916"/>
      <w:bookmarkStart w:id="5" w:name="_967899918"/>
      <w:bookmarkStart w:id="6" w:name="_967900323"/>
      <w:bookmarkStart w:id="7" w:name="_968057577"/>
      <w:bookmarkStart w:id="8" w:name="_968059040"/>
      <w:bookmarkStart w:id="9" w:name="_968059095"/>
      <w:bookmarkStart w:id="10" w:name="_968059297"/>
      <w:bookmarkStart w:id="11" w:name="_968059420"/>
      <w:bookmarkStart w:id="12" w:name="_968059442"/>
      <w:bookmarkStart w:id="13" w:name="_968060540"/>
      <w:bookmarkStart w:id="14" w:name="_968065686"/>
      <w:bookmarkStart w:id="15" w:name="_968484165"/>
      <w:bookmarkStart w:id="16" w:name="_968484813"/>
      <w:bookmarkStart w:id="17" w:name="_968484821"/>
      <w:bookmarkStart w:id="18" w:name="_968485490"/>
      <w:bookmarkStart w:id="19" w:name="_968491067"/>
      <w:bookmarkStart w:id="20" w:name="_968491141"/>
      <w:bookmarkStart w:id="21" w:name="_968493680"/>
      <w:bookmarkStart w:id="22" w:name="_969080957"/>
      <w:bookmarkStart w:id="23" w:name="_969081935"/>
      <w:bookmarkStart w:id="24" w:name="_969082143"/>
      <w:bookmarkStart w:id="25" w:name="_981793738"/>
      <w:bookmarkStart w:id="26" w:name="_98179373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D7F9E">
        <w:t xml:space="preserve">The UE may use Discontinuous Reception (DRX) in idle mode in order to reduce power consumption. </w:t>
      </w:r>
      <w:r w:rsidRPr="00FD7F9E">
        <w:rPr>
          <w:lang w:eastAsia="zh-CN"/>
        </w:rPr>
        <w:t>One P</w:t>
      </w:r>
      <w:r w:rsidRPr="00FD7F9E">
        <w:rPr>
          <w:rFonts w:eastAsia="宋体"/>
          <w:lang w:eastAsia="zh-CN"/>
        </w:rPr>
        <w:t>aging Occasion</w:t>
      </w:r>
      <w:r w:rsidRPr="00FD7F9E">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7F9E">
        <w:rPr>
          <w:rFonts w:ascii="Times" w:hAnsi="Times"/>
          <w:szCs w:val="24"/>
          <w:lang w:eastAsia="ja-JP"/>
        </w:rPr>
        <w:t>then the first valid NB-IoT downlink subframe after PO is the starting subframe of the NPDCCH repetitions. The paging message is same for both RAN initiated paging and CN initiated paging.</w:t>
      </w:r>
    </w:p>
    <w:p w:rsidR="00FD2694" w:rsidRPr="00FD7F9E" w:rsidRDefault="00FD2694" w:rsidP="00FD2694">
      <w:pPr>
        <w:rPr>
          <w:lang w:eastAsia="zh-CN"/>
        </w:rPr>
      </w:pPr>
      <w:r w:rsidRPr="00FD7F9E">
        <w:rPr>
          <w:rFonts w:ascii="Times" w:hAnsi="Times"/>
          <w:szCs w:val="24"/>
          <w:lang w:eastAsia="ja-JP"/>
        </w:rPr>
        <w:t>The UE initiates RRC Connection Resume procedure upon receiving RAN paging. If the UE receives a CN initiated paging in RRC_INACTIVE state, the UE moves to RRC_IDLE and informs NAS.</w:t>
      </w:r>
    </w:p>
    <w:p w:rsidR="00FD2694" w:rsidRPr="00FD7F9E" w:rsidRDefault="00FD2694" w:rsidP="00FD2694">
      <w:r w:rsidRPr="00FD7F9E">
        <w:rPr>
          <w:lang w:eastAsia="zh-CN"/>
        </w:rPr>
        <w:t>One P</w:t>
      </w:r>
      <w:r w:rsidRPr="00FD7F9E">
        <w:rPr>
          <w:rFonts w:eastAsia="宋体"/>
          <w:lang w:eastAsia="zh-CN"/>
        </w:rPr>
        <w:t xml:space="preserve">aging Frame </w:t>
      </w:r>
      <w:r w:rsidRPr="00FD7F9E">
        <w:rPr>
          <w:lang w:eastAsia="zh-CN"/>
        </w:rPr>
        <w:t>(P</w:t>
      </w:r>
      <w:r w:rsidRPr="00FD7F9E">
        <w:rPr>
          <w:rFonts w:eastAsia="宋体"/>
          <w:lang w:eastAsia="zh-CN"/>
        </w:rPr>
        <w:t>F</w:t>
      </w:r>
      <w:r w:rsidRPr="00FD7F9E">
        <w:rPr>
          <w:lang w:eastAsia="zh-CN"/>
        </w:rPr>
        <w:t>) is one Radio Frame, which may contain one or multiple Paging</w:t>
      </w:r>
      <w:r w:rsidRPr="00FD7F9E">
        <w:rPr>
          <w:rFonts w:eastAsia="宋体"/>
          <w:lang w:eastAsia="zh-CN"/>
        </w:rPr>
        <w:t xml:space="preserve"> Occasion(</w:t>
      </w:r>
      <w:r w:rsidRPr="00FD7F9E">
        <w:rPr>
          <w:lang w:eastAsia="zh-CN"/>
        </w:rPr>
        <w:t>s)</w:t>
      </w:r>
      <w:r w:rsidRPr="00FD7F9E">
        <w:t>. When DRX is used the UE needs only to monitor one PO per DRX cycle.</w:t>
      </w:r>
    </w:p>
    <w:p w:rsidR="00FD2694" w:rsidRPr="00FD7F9E" w:rsidRDefault="00FD2694" w:rsidP="00FD2694">
      <w:pPr>
        <w:rPr>
          <w:lang w:eastAsia="zh-CN"/>
        </w:rPr>
      </w:pPr>
      <w:r w:rsidRPr="00FD7F9E">
        <w:rPr>
          <w:lang w:eastAsia="zh-CN"/>
        </w:rPr>
        <w:t xml:space="preserve">One Paging Narrowband (PNB) is one narrowband, </w:t>
      </w:r>
      <w:r w:rsidRPr="00FD7F9E">
        <w:t xml:space="preserve">on which the UE performs the </w:t>
      </w:r>
      <w:r w:rsidRPr="00FD7F9E">
        <w:rPr>
          <w:lang w:eastAsia="zh-CN"/>
        </w:rPr>
        <w:t>p</w:t>
      </w:r>
      <w:r w:rsidRPr="00FD7F9E">
        <w:t>aging message reception</w:t>
      </w:r>
      <w:r w:rsidRPr="00FD7F9E">
        <w:rPr>
          <w:lang w:eastAsia="zh-CN"/>
        </w:rPr>
        <w:t>.</w:t>
      </w:r>
    </w:p>
    <w:p w:rsidR="00FD2694" w:rsidRPr="00FD7F9E" w:rsidRDefault="00FD2694" w:rsidP="00FD2694">
      <w:r w:rsidRPr="00FD7F9E">
        <w:t>PF</w:t>
      </w:r>
      <w:r w:rsidRPr="00FD7F9E">
        <w:rPr>
          <w:lang w:eastAsia="zh-CN"/>
        </w:rPr>
        <w:t>,</w:t>
      </w:r>
      <w:r w:rsidRPr="00FD7F9E">
        <w:t xml:space="preserve"> PO</w:t>
      </w:r>
      <w:r w:rsidRPr="00FD7F9E">
        <w:rPr>
          <w:lang w:eastAsia="zh-CN"/>
        </w:rPr>
        <w:t>, and PNB</w:t>
      </w:r>
      <w:r w:rsidRPr="00FD7F9E">
        <w:t xml:space="preserve"> </w:t>
      </w:r>
      <w:r w:rsidRPr="00FD7F9E">
        <w:rPr>
          <w:lang w:eastAsia="zh-CN"/>
        </w:rPr>
        <w:t>are</w:t>
      </w:r>
      <w:r w:rsidRPr="00FD7F9E">
        <w:t xml:space="preserve"> determined by following formulae using the DRX parameters provided in System Information:</w:t>
      </w:r>
    </w:p>
    <w:p w:rsidR="00FD2694" w:rsidRPr="00FD7F9E" w:rsidRDefault="00FD2694" w:rsidP="00FD2694">
      <w:pPr>
        <w:pStyle w:val="B1"/>
      </w:pPr>
      <w:r w:rsidRPr="00FD7F9E">
        <w:t>PF is given by following equation:</w:t>
      </w:r>
    </w:p>
    <w:p w:rsidR="00FD2694" w:rsidRPr="00FD7F9E" w:rsidRDefault="00FD2694" w:rsidP="00FD2694">
      <w:pPr>
        <w:pStyle w:val="B2"/>
      </w:pPr>
      <w:r w:rsidRPr="00FD7F9E">
        <w:t>SFN mod T= (T div N)*(UE_ID mod N)</w:t>
      </w:r>
    </w:p>
    <w:p w:rsidR="00FD2694" w:rsidRPr="00FD7F9E" w:rsidRDefault="00FD2694" w:rsidP="00FD2694">
      <w:pPr>
        <w:pStyle w:val="B1"/>
      </w:pPr>
      <w:r w:rsidRPr="00FD7F9E">
        <w:t xml:space="preserve">Index </w:t>
      </w:r>
      <w:proofErr w:type="spellStart"/>
      <w:r w:rsidRPr="00FD7F9E">
        <w:t>i_s</w:t>
      </w:r>
      <w:proofErr w:type="spellEnd"/>
      <w:r w:rsidRPr="00FD7F9E">
        <w:t xml:space="preserve"> pointing to PO from subframe pattern defined in 7.2 will be derived from following calculation:</w:t>
      </w:r>
    </w:p>
    <w:p w:rsidR="00FD2694" w:rsidRPr="00FD7F9E" w:rsidRDefault="00FD2694" w:rsidP="00FD2694">
      <w:pPr>
        <w:pStyle w:val="B2"/>
      </w:pPr>
      <w:proofErr w:type="spellStart"/>
      <w:r w:rsidRPr="00FD7F9E">
        <w:t>i_s</w:t>
      </w:r>
      <w:proofErr w:type="spellEnd"/>
      <w:r w:rsidRPr="00FD7F9E">
        <w:t xml:space="preserve"> = </w:t>
      </w:r>
      <w:proofErr w:type="gramStart"/>
      <w:r w:rsidRPr="00FD7F9E">
        <w:t>floor(</w:t>
      </w:r>
      <w:proofErr w:type="gramEnd"/>
      <w:r w:rsidRPr="00FD7F9E">
        <w:t>UE_ID/N) mod Ns</w:t>
      </w:r>
    </w:p>
    <w:p w:rsidR="00FD2694" w:rsidRPr="00FD7F9E" w:rsidRDefault="00FD2694" w:rsidP="00FD2694">
      <w:pPr>
        <w:pStyle w:val="B1"/>
      </w:pPr>
      <w:r w:rsidRPr="00FD7F9E">
        <w:t xml:space="preserve">If P-RNTI is monitored on MPDCCH, the </w:t>
      </w:r>
      <w:r w:rsidRPr="00FD7F9E">
        <w:rPr>
          <w:lang w:eastAsia="zh-CN"/>
        </w:rPr>
        <w:t xml:space="preserve">PNB </w:t>
      </w:r>
      <w:r w:rsidRPr="00FD7F9E">
        <w:t>is determined by the following equation:</w:t>
      </w:r>
    </w:p>
    <w:p w:rsidR="00FD2694" w:rsidRPr="00FD7F9E" w:rsidRDefault="00FD2694" w:rsidP="00FD2694">
      <w:pPr>
        <w:pStyle w:val="B2"/>
      </w:pPr>
      <w:r w:rsidRPr="00FD7F9E">
        <w:t>PN</w:t>
      </w:r>
      <w:r w:rsidRPr="00FD7F9E">
        <w:rPr>
          <w:lang w:eastAsia="zh-CN"/>
        </w:rPr>
        <w:t>B</w:t>
      </w:r>
      <w:r w:rsidRPr="00FD7F9E">
        <w:t xml:space="preserve"> = </w:t>
      </w:r>
      <w:proofErr w:type="gramStart"/>
      <w:r w:rsidRPr="00FD7F9E">
        <w:t>floor(</w:t>
      </w:r>
      <w:proofErr w:type="gramEnd"/>
      <w:r w:rsidRPr="00FD7F9E">
        <w:t>UE_ID/(N</w:t>
      </w:r>
      <w:r w:rsidRPr="00FD7F9E">
        <w:rPr>
          <w:lang w:eastAsia="zh-CN"/>
        </w:rPr>
        <w:t>*</w:t>
      </w:r>
      <w:r w:rsidRPr="00FD7F9E">
        <w:t>Ns)</w:t>
      </w:r>
      <w:r w:rsidRPr="00FD7F9E">
        <w:rPr>
          <w:lang w:eastAsia="zh-CN"/>
        </w:rPr>
        <w:t>)</w:t>
      </w:r>
      <w:r w:rsidRPr="00FD7F9E">
        <w:t xml:space="preserve"> mod </w:t>
      </w:r>
      <w:proofErr w:type="spellStart"/>
      <w:r w:rsidRPr="00FD7F9E">
        <w:t>Nn</w:t>
      </w:r>
      <w:proofErr w:type="spellEnd"/>
    </w:p>
    <w:p w:rsidR="00FD2694" w:rsidRPr="00FD7F9E" w:rsidRDefault="00FD2694" w:rsidP="00FD2694">
      <w:pPr>
        <w:pStyle w:val="B1"/>
        <w:ind w:left="284" w:firstLine="0"/>
      </w:pPr>
      <w:r w:rsidRPr="00FD7F9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FD2694" w:rsidRPr="00FD7F9E" w:rsidRDefault="00FD2694" w:rsidP="00FD2694">
      <w:pPr>
        <w:pStyle w:val="B2"/>
      </w:pPr>
      <w:proofErr w:type="gramStart"/>
      <w:r w:rsidRPr="00FD7F9E">
        <w:t>floor(</w:t>
      </w:r>
      <w:proofErr w:type="gramEnd"/>
      <w:r w:rsidRPr="00FD7F9E">
        <w:t>UE_ID/(N*Ns)) mod W &lt; W(0) + W(1) + … + W(n)</w:t>
      </w:r>
    </w:p>
    <w:p w:rsidR="00FD2694" w:rsidRPr="00FD7F9E" w:rsidRDefault="00FD2694" w:rsidP="00FD2694">
      <w:r w:rsidRPr="00FD7F9E">
        <w:t>System Information DRX parameters stored in the UE shall be updated locally in the UE whenever the DRX parameter values are changed in SI. If the UE has no IMSI, for instance when making an emergency call without USIM, the UE shall use a</w:t>
      </w:r>
      <w:r w:rsidRPr="00FD7F9E">
        <w:rPr>
          <w:lang w:eastAsia="ja-JP"/>
        </w:rPr>
        <w:t>s</w:t>
      </w:r>
      <w:r w:rsidRPr="00FD7F9E">
        <w:t xml:space="preserve"> default </w:t>
      </w:r>
      <w:r w:rsidRPr="00FD7F9E">
        <w:rPr>
          <w:lang w:eastAsia="ja-JP"/>
        </w:rPr>
        <w:t>identity</w:t>
      </w:r>
      <w:r w:rsidRPr="00FD7F9E">
        <w:t xml:space="preserve"> UE_ID = 0 in the PF</w:t>
      </w:r>
      <w:r w:rsidRPr="00FD7F9E">
        <w:rPr>
          <w:lang w:eastAsia="zh-CN"/>
        </w:rPr>
        <w:t>,</w:t>
      </w:r>
      <w:r w:rsidRPr="00FD7F9E">
        <w:t xml:space="preserve"> </w:t>
      </w:r>
      <w:proofErr w:type="spellStart"/>
      <w:r w:rsidRPr="00FD7F9E">
        <w:t>i_s</w:t>
      </w:r>
      <w:proofErr w:type="spellEnd"/>
      <w:r w:rsidRPr="00FD7F9E">
        <w:rPr>
          <w:lang w:eastAsia="zh-CN"/>
        </w:rPr>
        <w:t>, and PNB</w:t>
      </w:r>
      <w:r w:rsidRPr="00FD7F9E">
        <w:t xml:space="preserve"> formulas above. If the UE has no 5G-S-TMSI, for instance when the UE has not yet registered onto the network, the UE shall use as default identity UE_ID = 0 in the PF and </w:t>
      </w:r>
      <w:proofErr w:type="spellStart"/>
      <w:r w:rsidRPr="00FD7F9E">
        <w:t>i_s</w:t>
      </w:r>
      <w:proofErr w:type="spellEnd"/>
      <w:r w:rsidRPr="00FD7F9E">
        <w:t xml:space="preserve"> formulas above.</w:t>
      </w:r>
    </w:p>
    <w:p w:rsidR="00FD2694" w:rsidRPr="00FD7F9E" w:rsidRDefault="00FD2694" w:rsidP="00FD2694">
      <w:r w:rsidRPr="00FD7F9E">
        <w:t>The following Parameters are used for the calculation of the PF</w:t>
      </w:r>
      <w:r w:rsidRPr="00FD7F9E">
        <w:rPr>
          <w:lang w:eastAsia="zh-CN"/>
        </w:rPr>
        <w:t>,</w:t>
      </w:r>
      <w:r w:rsidRPr="00FD7F9E">
        <w:t xml:space="preserve"> </w:t>
      </w:r>
      <w:proofErr w:type="spellStart"/>
      <w:r w:rsidRPr="00FD7F9E">
        <w:t>i_s</w:t>
      </w:r>
      <w:proofErr w:type="spellEnd"/>
      <w:r w:rsidRPr="00FD7F9E">
        <w:rPr>
          <w:lang w:eastAsia="zh-CN"/>
        </w:rPr>
        <w:t>, PNB, and the NB-IoT paging carrier</w:t>
      </w:r>
      <w:r w:rsidRPr="00FD7F9E">
        <w:t>:</w:t>
      </w:r>
    </w:p>
    <w:p w:rsidR="00FD2694" w:rsidRPr="00FD7F9E" w:rsidRDefault="00FD2694" w:rsidP="00FD2694">
      <w:pPr>
        <w:pStyle w:val="B1"/>
      </w:pPr>
      <w:r w:rsidRPr="00FD7F9E">
        <w:t>-</w:t>
      </w:r>
      <w:r w:rsidRPr="00FD7F9E">
        <w:tab/>
        <w:t xml:space="preserve">T: </w:t>
      </w:r>
      <w:r w:rsidRPr="00FD7F9E">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del w:id="27" w:author="Huawei" w:date="2019-08-02T18:38:00Z">
        <w:r w:rsidRPr="00FD7F9E" w:rsidDel="00FD2694">
          <w:rPr>
            <w:lang w:eastAsia="ko-KR"/>
          </w:rPr>
          <w:delText xml:space="preserve"> UE specific DRX is not applicable for NB-IoT.</w:delText>
        </w:r>
      </w:del>
      <w:r w:rsidRPr="00FD7F9E">
        <w:rPr>
          <w:lang w:eastAsia="ko-KR"/>
        </w:rPr>
        <w:t xml:space="preserve"> In RRC_INACTIVE state, T is determined by the shortest of the RAN paging cycle, the UE specific paging cycle, and the default paging cycle, if allocated by upper layers.</w:t>
      </w:r>
    </w:p>
    <w:p w:rsidR="00FD2694" w:rsidRPr="00FD7F9E" w:rsidRDefault="00FD2694" w:rsidP="00FD2694">
      <w:pPr>
        <w:pStyle w:val="B1"/>
      </w:pPr>
      <w:r w:rsidRPr="00FD7F9E">
        <w:t>-</w:t>
      </w:r>
      <w:r w:rsidRPr="00FD7F9E">
        <w:tab/>
      </w:r>
      <w:proofErr w:type="spellStart"/>
      <w:proofErr w:type="gramStart"/>
      <w:r w:rsidRPr="00FD7F9E">
        <w:t>nB</w:t>
      </w:r>
      <w:proofErr w:type="spellEnd"/>
      <w:proofErr w:type="gramEnd"/>
      <w:r w:rsidRPr="00FD7F9E">
        <w:t>: 4T, 2T, T, T/2, T/4, T/8, T/16, T/32</w:t>
      </w:r>
      <w:r w:rsidRPr="00FD7F9E">
        <w:rPr>
          <w:rFonts w:eastAsia="宋体"/>
          <w:lang w:eastAsia="zh-CN"/>
        </w:rPr>
        <w:t xml:space="preserve">, </w:t>
      </w:r>
      <w:r w:rsidRPr="00FD7F9E">
        <w:t>T/64, T/128</w:t>
      </w:r>
      <w:r w:rsidRPr="00FD7F9E">
        <w:rPr>
          <w:rFonts w:eastAsia="宋体"/>
          <w:lang w:eastAsia="zh-CN"/>
        </w:rPr>
        <w:t>,</w:t>
      </w:r>
      <w:r w:rsidRPr="00FD7F9E">
        <w:t xml:space="preserve"> and T/256, and for NB-IoT also T/512, and T/1024.</w:t>
      </w:r>
    </w:p>
    <w:p w:rsidR="00FD2694" w:rsidRPr="00FD7F9E" w:rsidRDefault="00FD2694" w:rsidP="00FD2694">
      <w:pPr>
        <w:pStyle w:val="B1"/>
      </w:pPr>
      <w:r w:rsidRPr="00FD7F9E">
        <w:t>-</w:t>
      </w:r>
      <w:r w:rsidRPr="00FD7F9E">
        <w:tab/>
        <w:t xml:space="preserve">N: </w:t>
      </w:r>
      <w:proofErr w:type="gramStart"/>
      <w:r w:rsidRPr="00FD7F9E">
        <w:t>min(</w:t>
      </w:r>
      <w:proofErr w:type="spellStart"/>
      <w:proofErr w:type="gramEnd"/>
      <w:r w:rsidRPr="00FD7F9E">
        <w:t>T,nB</w:t>
      </w:r>
      <w:proofErr w:type="spellEnd"/>
      <w:r w:rsidRPr="00FD7F9E">
        <w:t>)</w:t>
      </w:r>
    </w:p>
    <w:p w:rsidR="00FD2694" w:rsidRPr="00FD7F9E" w:rsidRDefault="00FD2694" w:rsidP="00FD2694">
      <w:pPr>
        <w:pStyle w:val="B1"/>
      </w:pPr>
      <w:r w:rsidRPr="00FD7F9E">
        <w:t>-</w:t>
      </w:r>
      <w:r w:rsidRPr="00FD7F9E">
        <w:tab/>
        <w:t xml:space="preserve">Ns: </w:t>
      </w:r>
      <w:proofErr w:type="gramStart"/>
      <w:r w:rsidRPr="00FD7F9E">
        <w:t>max(</w:t>
      </w:r>
      <w:proofErr w:type="gramEnd"/>
      <w:r w:rsidRPr="00FD7F9E">
        <w:t>1,nB/T)</w:t>
      </w:r>
    </w:p>
    <w:p w:rsidR="00FD2694" w:rsidRPr="00FD7F9E" w:rsidRDefault="00FD2694" w:rsidP="00FD2694">
      <w:pPr>
        <w:pStyle w:val="B1"/>
      </w:pPr>
      <w:r w:rsidRPr="00FD7F9E">
        <w:t>-</w:t>
      </w:r>
      <w:r w:rsidRPr="00FD7F9E">
        <w:tab/>
      </w:r>
      <w:proofErr w:type="spellStart"/>
      <w:proofErr w:type="gramStart"/>
      <w:r w:rsidRPr="00FD7F9E">
        <w:t>Nn</w:t>
      </w:r>
      <w:proofErr w:type="spellEnd"/>
      <w:r w:rsidRPr="00FD7F9E">
        <w:t> :</w:t>
      </w:r>
      <w:proofErr w:type="gramEnd"/>
      <w:r w:rsidRPr="00FD7F9E">
        <w:t xml:space="preserve"> number of paging </w:t>
      </w:r>
      <w:proofErr w:type="spellStart"/>
      <w:r w:rsidRPr="00FD7F9E">
        <w:t>narrowbands</w:t>
      </w:r>
      <w:proofErr w:type="spellEnd"/>
      <w:r w:rsidRPr="00FD7F9E">
        <w:t xml:space="preserve"> (for P-RNTI monitored on MPDCCH) or paging carriers (for P-RNTI monitored on NPDCCH) provided in system information</w:t>
      </w:r>
    </w:p>
    <w:p w:rsidR="00FD2694" w:rsidRPr="00FD7F9E" w:rsidRDefault="00FD2694" w:rsidP="00FD2694">
      <w:pPr>
        <w:pStyle w:val="B1"/>
        <w:rPr>
          <w:lang w:eastAsia="zh-CN"/>
        </w:rPr>
      </w:pPr>
      <w:r w:rsidRPr="00FD7F9E">
        <w:t>-</w:t>
      </w:r>
      <w:r w:rsidRPr="00FD7F9E">
        <w:tab/>
        <w:t>UE_ID:</w:t>
      </w:r>
    </w:p>
    <w:p w:rsidR="00FD2694" w:rsidRPr="00FD7F9E" w:rsidRDefault="00FD2694" w:rsidP="00FD2694">
      <w:pPr>
        <w:pStyle w:val="B2"/>
      </w:pPr>
      <w:r w:rsidRPr="00FD7F9E">
        <w:lastRenderedPageBreak/>
        <w:t>If the UE supports E-UTRA connected to 5GC and NAS indicated to use 5GC for the selected cell:</w:t>
      </w:r>
    </w:p>
    <w:p w:rsidR="00FD2694" w:rsidRPr="00FD7F9E" w:rsidRDefault="00FD2694" w:rsidP="00FD2694">
      <w:pPr>
        <w:pStyle w:val="B3"/>
      </w:pPr>
      <w:r w:rsidRPr="00FD7F9E">
        <w:t>5G-S-TMSI mod 1024, if P-RNTI is monitored on PDCCH.</w:t>
      </w:r>
    </w:p>
    <w:p w:rsidR="00FD2694" w:rsidRPr="00FD7F9E" w:rsidRDefault="00FD2694" w:rsidP="00FD2694">
      <w:pPr>
        <w:pStyle w:val="B2"/>
      </w:pPr>
      <w:proofErr w:type="gramStart"/>
      <w:r w:rsidRPr="00FD7F9E">
        <w:t>else</w:t>
      </w:r>
      <w:proofErr w:type="gramEnd"/>
    </w:p>
    <w:p w:rsidR="00FD2694" w:rsidRPr="00FD7F9E" w:rsidRDefault="00FD2694" w:rsidP="00FD2694">
      <w:pPr>
        <w:pStyle w:val="B3"/>
        <w:rPr>
          <w:lang w:eastAsia="zh-CN"/>
        </w:rPr>
      </w:pPr>
      <w:r w:rsidRPr="00FD7F9E">
        <w:t>IMSI mod 1024, if P-RNTI is monitored on PDCCH</w:t>
      </w:r>
      <w:r w:rsidRPr="00FD7F9E">
        <w:rPr>
          <w:lang w:eastAsia="zh-CN"/>
        </w:rPr>
        <w:t>.</w:t>
      </w:r>
    </w:p>
    <w:p w:rsidR="00FD2694" w:rsidRPr="00FD7F9E" w:rsidRDefault="00FD2694" w:rsidP="00FD2694">
      <w:pPr>
        <w:pStyle w:val="B2"/>
        <w:rPr>
          <w:lang w:eastAsia="zh-CN"/>
        </w:rPr>
      </w:pPr>
      <w:r w:rsidRPr="00FD7F9E">
        <w:rPr>
          <w:lang w:eastAsia="zh-CN"/>
        </w:rPr>
        <w:t>IMSI mod 4096, if P-RNTI is monitored on NPDCCH.</w:t>
      </w:r>
    </w:p>
    <w:p w:rsidR="00FD2694" w:rsidRPr="00FD7F9E" w:rsidRDefault="00FD2694" w:rsidP="00FD2694">
      <w:pPr>
        <w:pStyle w:val="B2"/>
      </w:pPr>
      <w:r w:rsidRPr="00FD7F9E">
        <w:t>IMSI mod 16384, if P-RNTI is monitored on MPDCCH or if P-RNTI is monitored on NPDCCH and the UE supports paging on a non-anchor carrier, and if paging configuration for non-anchor carrier is provided in system information.</w:t>
      </w:r>
    </w:p>
    <w:p w:rsidR="00FD2694" w:rsidRPr="00FD7F9E" w:rsidRDefault="00FD2694" w:rsidP="00FD2694">
      <w:pPr>
        <w:pStyle w:val="B1"/>
      </w:pPr>
      <w:r w:rsidRPr="00FD7F9E">
        <w:t>-</w:t>
      </w:r>
      <w:r w:rsidRPr="00FD7F9E">
        <w:tab/>
      </w:r>
      <w:proofErr w:type="gramStart"/>
      <w:r w:rsidRPr="00FD7F9E">
        <w:t>W(</w:t>
      </w:r>
      <w:proofErr w:type="gramEnd"/>
      <w:r w:rsidRPr="00FD7F9E">
        <w:t>i): Weight for NB-IoT paging carrier i.</w:t>
      </w:r>
    </w:p>
    <w:p w:rsidR="00FD2694" w:rsidRPr="00FD7F9E" w:rsidRDefault="00FD2694" w:rsidP="00FD2694">
      <w:pPr>
        <w:pStyle w:val="B1"/>
      </w:pPr>
      <w:r w:rsidRPr="00FD7F9E">
        <w:t>-</w:t>
      </w:r>
      <w:r w:rsidRPr="00FD7F9E">
        <w:tab/>
        <w:t xml:space="preserve">W: Total weight of all NB-IoT paging carriers, i.e. W = </w:t>
      </w:r>
      <w:proofErr w:type="gramStart"/>
      <w:r w:rsidRPr="00FD7F9E">
        <w:t>W(</w:t>
      </w:r>
      <w:proofErr w:type="gramEnd"/>
      <w:r w:rsidRPr="00FD7F9E">
        <w:t>0) + W(1) + … + W(Nn-1).</w:t>
      </w:r>
    </w:p>
    <w:p w:rsidR="00FD2694" w:rsidRPr="00FD7F9E" w:rsidRDefault="00FD2694" w:rsidP="00FD2694">
      <w:r w:rsidRPr="00FD7F9E">
        <w:t>IMSI is given as sequence of digits of type Integer (0</w:t>
      </w:r>
      <w:proofErr w:type="gramStart"/>
      <w:r w:rsidRPr="00FD7F9E">
        <w:t>..9</w:t>
      </w:r>
      <w:proofErr w:type="gramEnd"/>
      <w:r w:rsidRPr="00FD7F9E">
        <w:t>), IMSI shall in the formulae above be interpreted as a decimal integer number, where the first digit given in the sequence represents the highest order digit.</w:t>
      </w:r>
    </w:p>
    <w:p w:rsidR="00FD2694" w:rsidRPr="00FD7F9E" w:rsidRDefault="00FD2694" w:rsidP="00FD2694">
      <w:r w:rsidRPr="00FD7F9E">
        <w:t>For example:</w:t>
      </w:r>
    </w:p>
    <w:p w:rsidR="00FD2694" w:rsidRPr="00FD7F9E" w:rsidRDefault="00FD2694" w:rsidP="00FD2694">
      <w:pPr>
        <w:pStyle w:val="EQ"/>
        <w:rPr>
          <w:noProof w:val="0"/>
        </w:rPr>
      </w:pPr>
      <w:r w:rsidRPr="00FD7F9E">
        <w:tab/>
      </w:r>
      <w:r w:rsidRPr="00FD7F9E">
        <w:rPr>
          <w:noProof w:val="0"/>
        </w:rPr>
        <w:t>IMSI = 12 (digit1=1, digit2=2)</w:t>
      </w:r>
    </w:p>
    <w:p w:rsidR="00FD2694" w:rsidRPr="00FD7F9E" w:rsidRDefault="00FD2694" w:rsidP="00FD2694">
      <w:r w:rsidRPr="00FD7F9E">
        <w:t>In the calculations, this shall be interpreted as the decimal integer "12", not "1x16+2 = 18".</w:t>
      </w:r>
    </w:p>
    <w:p w:rsidR="00FD2694" w:rsidRPr="00FD7F9E" w:rsidRDefault="00FD2694" w:rsidP="00FD2694">
      <w:pPr>
        <w:rPr>
          <w:lang w:eastAsia="ja-JP"/>
        </w:rPr>
      </w:pPr>
      <w:r w:rsidRPr="00FD7F9E">
        <w:rPr>
          <w:lang w:eastAsia="ja-JP"/>
        </w:rPr>
        <w:t xml:space="preserve">5G-S-TMSI is a 48 bit long bit string as defined in TS 23.501 [39]. 5G-S-TMSI shall in the PF and </w:t>
      </w:r>
      <w:proofErr w:type="spellStart"/>
      <w:r w:rsidRPr="00FD7F9E">
        <w:rPr>
          <w:lang w:eastAsia="ja-JP"/>
        </w:rPr>
        <w:t>i_s</w:t>
      </w:r>
      <w:proofErr w:type="spellEnd"/>
      <w:r w:rsidRPr="00FD7F9E">
        <w:rPr>
          <w:lang w:eastAsia="ja-JP"/>
        </w:rPr>
        <w:t xml:space="preserve"> formulae above be interpreted as a binary number where the left most bit represents the most significant bit.</w:t>
      </w:r>
    </w:p>
    <w:p w:rsidR="00372A44" w:rsidRPr="00FD2694" w:rsidRDefault="00372A44" w:rsidP="00372A44">
      <w:pPr>
        <w:rPr>
          <w:noProof/>
        </w:rPr>
      </w:pPr>
    </w:p>
    <w:p w:rsidR="00372A44" w:rsidRDefault="00372A44" w:rsidP="00372A44">
      <w:pPr>
        <w:rPr>
          <w:noProof/>
        </w:rPr>
      </w:pPr>
    </w:p>
    <w:p w:rsidR="00372A44" w:rsidRPr="00372A44" w:rsidRDefault="00372A44" w:rsidP="00372A44">
      <w:pPr>
        <w:rPr>
          <w:noProof/>
        </w:rPr>
      </w:pPr>
    </w:p>
    <w:sectPr w:rsidR="00372A44" w:rsidRPr="00372A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DB7" w:rsidRDefault="00357DB7">
      <w:r>
        <w:separator/>
      </w:r>
    </w:p>
  </w:endnote>
  <w:endnote w:type="continuationSeparator" w:id="0">
    <w:p w:rsidR="00357DB7" w:rsidRDefault="00357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DB7" w:rsidRDefault="00357DB7">
      <w:r>
        <w:separator/>
      </w:r>
    </w:p>
  </w:footnote>
  <w:footnote w:type="continuationSeparator" w:id="0">
    <w:p w:rsidR="00357DB7" w:rsidRDefault="00357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2"/>
    <w:rsid w:val="00022E4A"/>
    <w:rsid w:val="000A6394"/>
    <w:rsid w:val="000B13D7"/>
    <w:rsid w:val="000B7FED"/>
    <w:rsid w:val="000C038A"/>
    <w:rsid w:val="000C6598"/>
    <w:rsid w:val="000C6661"/>
    <w:rsid w:val="000D2566"/>
    <w:rsid w:val="00145D43"/>
    <w:rsid w:val="00192C46"/>
    <w:rsid w:val="001A08B3"/>
    <w:rsid w:val="001A7B60"/>
    <w:rsid w:val="001B509C"/>
    <w:rsid w:val="001B52F0"/>
    <w:rsid w:val="001B7A65"/>
    <w:rsid w:val="001C67AD"/>
    <w:rsid w:val="001E41F3"/>
    <w:rsid w:val="002124EB"/>
    <w:rsid w:val="0026004D"/>
    <w:rsid w:val="002640DD"/>
    <w:rsid w:val="00275D12"/>
    <w:rsid w:val="00284FEB"/>
    <w:rsid w:val="002860C4"/>
    <w:rsid w:val="002B160F"/>
    <w:rsid w:val="002B5741"/>
    <w:rsid w:val="00305409"/>
    <w:rsid w:val="00357DB7"/>
    <w:rsid w:val="003609EF"/>
    <w:rsid w:val="0036231A"/>
    <w:rsid w:val="00372A44"/>
    <w:rsid w:val="00374DD4"/>
    <w:rsid w:val="003E1A36"/>
    <w:rsid w:val="00410371"/>
    <w:rsid w:val="004242F1"/>
    <w:rsid w:val="00431FDF"/>
    <w:rsid w:val="00464C0F"/>
    <w:rsid w:val="004B75B7"/>
    <w:rsid w:val="004E0881"/>
    <w:rsid w:val="0051580D"/>
    <w:rsid w:val="00547111"/>
    <w:rsid w:val="00592D74"/>
    <w:rsid w:val="005B2602"/>
    <w:rsid w:val="005E2C44"/>
    <w:rsid w:val="00621188"/>
    <w:rsid w:val="006257ED"/>
    <w:rsid w:val="0064662F"/>
    <w:rsid w:val="00695808"/>
    <w:rsid w:val="006B46FB"/>
    <w:rsid w:val="006C1982"/>
    <w:rsid w:val="006E21FB"/>
    <w:rsid w:val="00792342"/>
    <w:rsid w:val="007977A8"/>
    <w:rsid w:val="007B512A"/>
    <w:rsid w:val="007C2097"/>
    <w:rsid w:val="007D58EF"/>
    <w:rsid w:val="007D6A07"/>
    <w:rsid w:val="007F7259"/>
    <w:rsid w:val="008040A8"/>
    <w:rsid w:val="008279FA"/>
    <w:rsid w:val="008626E7"/>
    <w:rsid w:val="00870EE7"/>
    <w:rsid w:val="008863B9"/>
    <w:rsid w:val="008A45A6"/>
    <w:rsid w:val="008F686C"/>
    <w:rsid w:val="009148DE"/>
    <w:rsid w:val="00941E30"/>
    <w:rsid w:val="00954E4B"/>
    <w:rsid w:val="009777D9"/>
    <w:rsid w:val="00985121"/>
    <w:rsid w:val="00991B88"/>
    <w:rsid w:val="009A5753"/>
    <w:rsid w:val="009A579D"/>
    <w:rsid w:val="009E3297"/>
    <w:rsid w:val="009F734F"/>
    <w:rsid w:val="00A246B6"/>
    <w:rsid w:val="00A47E70"/>
    <w:rsid w:val="00A50CF0"/>
    <w:rsid w:val="00A7671C"/>
    <w:rsid w:val="00AA2CBC"/>
    <w:rsid w:val="00AC5820"/>
    <w:rsid w:val="00AD1CD8"/>
    <w:rsid w:val="00AD3933"/>
    <w:rsid w:val="00B02FF9"/>
    <w:rsid w:val="00B24A5E"/>
    <w:rsid w:val="00B258BB"/>
    <w:rsid w:val="00B3626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C0E"/>
    <w:rsid w:val="00D50255"/>
    <w:rsid w:val="00D66520"/>
    <w:rsid w:val="00DE34CF"/>
    <w:rsid w:val="00E13F3D"/>
    <w:rsid w:val="00E34898"/>
    <w:rsid w:val="00E6269B"/>
    <w:rsid w:val="00E90527"/>
    <w:rsid w:val="00EB09B7"/>
    <w:rsid w:val="00EE7D7C"/>
    <w:rsid w:val="00F070F1"/>
    <w:rsid w:val="00F13527"/>
    <w:rsid w:val="00F25D98"/>
    <w:rsid w:val="00F300FB"/>
    <w:rsid w:val="00F62AF3"/>
    <w:rsid w:val="00FB4A85"/>
    <w:rsid w:val="00FB6386"/>
    <w:rsid w:val="00FD2694"/>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D2694"/>
    <w:rPr>
      <w:rFonts w:ascii="Times New Roman" w:hAnsi="Times New Roman"/>
      <w:lang w:val="en-GB" w:eastAsia="en-US"/>
    </w:rPr>
  </w:style>
  <w:style w:type="character" w:customStyle="1" w:styleId="B1Char">
    <w:name w:val="B1 Char"/>
    <w:rsid w:val="00FD2694"/>
    <w:rPr>
      <w:lang w:eastAsia="en-US"/>
    </w:rPr>
  </w:style>
  <w:style w:type="character" w:customStyle="1" w:styleId="B3Char">
    <w:name w:val="B3 Char"/>
    <w:link w:val="B3"/>
    <w:rsid w:val="00FD26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85483-7ABA-4856-8227-6CD0F1455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bks</cp:lastModifiedBy>
  <cp:revision>4</cp:revision>
  <cp:lastPrinted>1899-12-31T23:00:00Z</cp:lastPrinted>
  <dcterms:created xsi:type="dcterms:W3CDTF">2019-08-13T03:26:00Z</dcterms:created>
  <dcterms:modified xsi:type="dcterms:W3CDTF">2019-08-15T14:44:00Z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(3)1m/XgtgNKgdwUpKVkdgIGVOPadyHiG7WYbxywcbe7dg9+6aQmQcj8lb3J1PKNz9yWgssINZv
D6+l++jbNnGCQR4D6944kqGZGxNAPAptIaHnPyWTyKAZygUsJczScxi+MO4F/mVQXjumkU5+
SlYHcgux/1nkd7ZbIIXkf1LzUoLvP2ptRSpEEEsxWJIqziwcYOX2zyChmlRtfcptn9GZQUgZ
3rp/tIAFTQ66qQiNqX</vt:lpwstr>
  </property>
  <property fmtid="{D5CDD505-2E9C-101B-9397-08002B2CF9AE}" pid="22" name="_2015_ms_pID_7253431">
    <vt:lpwstr>TQCa29gjrkW5OjmXpQwsc8vFCo57fN0U19pecX6G3UqBe8IFL6yXDo
gRv4C9gAWGEXimUL/Xtd4d08fu/zMbzVlvHQCKoFsI9T6oHKWEVKkk2qfTHfTHjuXQheDBl6
n9apPAxeymrKTQH4Qv1gSPXieyj8Nv9XXc+g500ynuKritdzqyjyJ9V7c6a+edwxx+neYji1
Clqkj/KCpZUi5WaabNjaMm6tPCaWN6HBAHB1</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1565880205</vt:lpwstr>
  </property>
</Properties>
</file>